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64754D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>
              <w:t xml:space="preserve"> </w:t>
            </w:r>
            <w:r w:rsidRPr="0064754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Pin Header</w:t>
            </w:r>
            <w:bookmarkStart w:id="0" w:name="_GoBack"/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4754D" w:rsidRPr="004E67E9" w:rsidTr="006A6B1A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754D" w:rsidRPr="0064754D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64754D">
              <w:rPr>
                <w:rFonts w:ascii="Tahoma" w:hAnsi="Tahoma" w:cs="Tahoma"/>
                <w:color w:val="000000"/>
                <w:sz w:val="18"/>
                <w:szCs w:val="18"/>
              </w:rPr>
              <w:t>Αριθμός</w:t>
            </w:r>
            <w:proofErr w:type="spellEnd"/>
            <w:r w:rsidRPr="0064754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Pins: 40 Pin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4754D" w:rsidRPr="004E67E9" w:rsidTr="006A6B1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754D" w:rsidRPr="0064754D" w:rsidRDefault="0064754D" w:rsidP="00647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754D">
              <w:rPr>
                <w:rFonts w:ascii="Tahoma" w:hAnsi="Tahoma" w:cs="Tahoma"/>
                <w:color w:val="000000"/>
                <w:sz w:val="18"/>
                <w:szCs w:val="18"/>
              </w:rPr>
              <w:t>Type of pin configuration 1x40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4754D" w:rsidRPr="004E67E9" w:rsidTr="006A6B1A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754D" w:rsidRPr="0064754D" w:rsidRDefault="0064754D" w:rsidP="00647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4754D">
              <w:rPr>
                <w:rFonts w:ascii="Tahoma" w:hAnsi="Tahoma" w:cs="Tahoma"/>
                <w:color w:val="000000"/>
                <w:sz w:val="18"/>
                <w:szCs w:val="18"/>
              </w:rPr>
              <w:t>Αριθμός</w:t>
            </w:r>
            <w:proofErr w:type="spellEnd"/>
            <w:r w:rsidRPr="0064754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754D">
              <w:rPr>
                <w:rFonts w:ascii="Tahoma" w:hAnsi="Tahoma" w:cs="Tahoma"/>
                <w:color w:val="000000"/>
                <w:sz w:val="18"/>
                <w:szCs w:val="18"/>
              </w:rPr>
              <w:t>Γρ</w:t>
            </w:r>
            <w:proofErr w:type="spellEnd"/>
            <w:r w:rsidRPr="0064754D">
              <w:rPr>
                <w:rFonts w:ascii="Tahoma" w:hAnsi="Tahoma" w:cs="Tahoma"/>
                <w:color w:val="000000"/>
                <w:sz w:val="18"/>
                <w:szCs w:val="18"/>
              </w:rPr>
              <w:t>αμμών: Single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4754D" w:rsidRPr="004E67E9" w:rsidTr="006A6B1A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754D" w:rsidRPr="0064754D" w:rsidRDefault="0064754D" w:rsidP="00647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754D">
              <w:rPr>
                <w:rFonts w:ascii="Tahoma" w:hAnsi="Tahoma" w:cs="Tahoma"/>
                <w:color w:val="000000"/>
                <w:sz w:val="18"/>
                <w:szCs w:val="18"/>
              </w:rPr>
              <w:t>Swiss round machined pins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4754D" w:rsidRPr="004E67E9" w:rsidTr="006A6B1A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754D" w:rsidRPr="0064754D" w:rsidRDefault="0064754D" w:rsidP="00647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754D">
              <w:rPr>
                <w:rFonts w:ascii="Tahoma" w:hAnsi="Tahoma" w:cs="Tahoma"/>
                <w:color w:val="000000"/>
                <w:sz w:val="18"/>
                <w:szCs w:val="18"/>
              </w:rPr>
              <w:t>Type of connector: Pin strips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4754D" w:rsidRPr="004E67E9" w:rsidTr="006A6B1A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754D" w:rsidRPr="0064754D" w:rsidRDefault="0064754D" w:rsidP="00647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754D">
              <w:rPr>
                <w:rFonts w:ascii="Tahoma" w:hAnsi="Tahoma" w:cs="Tahoma"/>
                <w:color w:val="000000"/>
                <w:sz w:val="18"/>
                <w:szCs w:val="18"/>
              </w:rPr>
              <w:t>Kind of connector: Female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64754D" w:rsidRPr="004E67E9" w:rsidTr="00676DD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4754D" w:rsidRPr="0064754D" w:rsidRDefault="0064754D" w:rsidP="0064754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754D" w:rsidRPr="0064754D" w:rsidRDefault="0064754D" w:rsidP="00647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754D">
              <w:rPr>
                <w:rFonts w:ascii="Tahoma" w:hAnsi="Tahoma" w:cs="Tahoma"/>
                <w:color w:val="000000"/>
                <w:sz w:val="18"/>
                <w:szCs w:val="18"/>
              </w:rPr>
              <w:t>Spatial orientation: Straight</w:t>
            </w:r>
          </w:p>
        </w:tc>
        <w:tc>
          <w:tcPr>
            <w:tcW w:w="1080" w:type="dxa"/>
            <w:shd w:val="clear" w:color="auto" w:fill="auto"/>
          </w:tcPr>
          <w:p w:rsidR="0064754D" w:rsidRDefault="0064754D" w:rsidP="0064754D">
            <w:pPr>
              <w:jc w:val="center"/>
            </w:pPr>
            <w:r w:rsidRPr="00B5243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4754D" w:rsidRPr="004E67E9" w:rsidTr="00676DD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4754D" w:rsidRPr="0064754D" w:rsidRDefault="0064754D" w:rsidP="0064754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754D" w:rsidRPr="0064754D" w:rsidRDefault="0064754D" w:rsidP="00647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4754D">
              <w:rPr>
                <w:rFonts w:ascii="Tahoma" w:hAnsi="Tahoma" w:cs="Tahoma"/>
                <w:color w:val="000000"/>
                <w:sz w:val="18"/>
                <w:szCs w:val="18"/>
              </w:rPr>
              <w:t>Διάκενο</w:t>
            </w:r>
            <w:proofErr w:type="spellEnd"/>
            <w:r w:rsidRPr="0064754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Επα</w:t>
            </w:r>
            <w:proofErr w:type="spellStart"/>
            <w:r w:rsidRPr="0064754D">
              <w:rPr>
                <w:rFonts w:ascii="Tahoma" w:hAnsi="Tahoma" w:cs="Tahoma"/>
                <w:color w:val="000000"/>
                <w:sz w:val="18"/>
                <w:szCs w:val="18"/>
              </w:rPr>
              <w:t>φών</w:t>
            </w:r>
            <w:proofErr w:type="spellEnd"/>
            <w:r w:rsidRPr="0064754D">
              <w:rPr>
                <w:rFonts w:ascii="Tahoma" w:hAnsi="Tahoma" w:cs="Tahoma"/>
                <w:color w:val="000000"/>
                <w:sz w:val="18"/>
                <w:szCs w:val="18"/>
              </w:rPr>
              <w:t>: 2.54mm</w:t>
            </w:r>
          </w:p>
        </w:tc>
        <w:tc>
          <w:tcPr>
            <w:tcW w:w="1080" w:type="dxa"/>
            <w:shd w:val="clear" w:color="auto" w:fill="auto"/>
          </w:tcPr>
          <w:p w:rsidR="0064754D" w:rsidRDefault="0064754D" w:rsidP="0064754D">
            <w:pPr>
              <w:jc w:val="center"/>
            </w:pPr>
            <w:r w:rsidRPr="00B5243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4754D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54D" w:rsidRPr="0064754D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4754D" w:rsidRPr="004E67E9" w:rsidRDefault="0064754D" w:rsidP="006475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Default="000D5C34"/>
    <w:sectPr w:rsidR="000D5C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64754D"/>
    <w:rsid w:val="00A4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02230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BDA2C8FC</Template>
  <TotalTime>1</TotalTime>
  <Pages>1</Pages>
  <Words>71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2025-12-03T13:10:00Z</dcterms:created>
  <dcterms:modified xsi:type="dcterms:W3CDTF">2025-12-03T13:10:00Z</dcterms:modified>
</cp:coreProperties>
</file>